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046B7E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08718" w:history="1">
        <w:r w:rsidR="00046B7E" w:rsidRPr="00D76503">
          <w:rPr>
            <w:rStyle w:val="aa"/>
          </w:rPr>
          <w:t>HH3C-LSW-DEV-ADM-MIB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_Toc399408718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2</w:t>
        </w:r>
        <w:r w:rsidR="00046B7E">
          <w:rPr>
            <w:webHidden/>
          </w:rPr>
          <w:fldChar w:fldCharType="end"/>
        </w:r>
      </w:hyperlink>
    </w:p>
    <w:p w:rsidR="00046B7E" w:rsidRDefault="00A20FD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19" w:history="1">
        <w:r w:rsidR="00046B7E" w:rsidRPr="00D76503">
          <w:rPr>
            <w:rStyle w:val="aa"/>
            <w:rFonts w:ascii="Helvetica" w:hAnsi="Helvetica" w:cs="Helvetica"/>
          </w:rPr>
          <w:t>hh3cLswSystemPara group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_Toc399408719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2</w:t>
        </w:r>
        <w:r w:rsidR="00046B7E">
          <w:rPr>
            <w:webHidden/>
          </w:rPr>
          <w:fldChar w:fldCharType="end"/>
        </w:r>
      </w:hyperlink>
    </w:p>
    <w:p w:rsidR="00046B7E" w:rsidRDefault="00A20FD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20" w:history="1">
        <w:r w:rsidR="00046B7E" w:rsidRPr="00D76503">
          <w:rPr>
            <w:rStyle w:val="aa"/>
            <w:rFonts w:ascii="Helvetica" w:hAnsi="Helvetica" w:cs="Helvetica"/>
          </w:rPr>
          <w:t>hh3cLswFrameTable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_Toc399408720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2</w:t>
        </w:r>
        <w:r w:rsidR="00046B7E">
          <w:rPr>
            <w:webHidden/>
          </w:rPr>
          <w:fldChar w:fldCharType="end"/>
        </w:r>
      </w:hyperlink>
    </w:p>
    <w:p w:rsidR="00046B7E" w:rsidRDefault="00A20FD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21" w:history="1">
        <w:r w:rsidR="00046B7E" w:rsidRPr="00D76503">
          <w:rPr>
            <w:rStyle w:val="aa"/>
            <w:rFonts w:ascii="Helvetica" w:hAnsi="Helvetica" w:cs="Helvetica"/>
          </w:rPr>
          <w:t>hh3cLswSlotTable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_Toc399408721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3</w:t>
        </w:r>
        <w:r w:rsidR="00046B7E">
          <w:rPr>
            <w:webHidden/>
          </w:rPr>
          <w:fldChar w:fldCharType="end"/>
        </w:r>
      </w:hyperlink>
    </w:p>
    <w:p w:rsidR="00046B7E" w:rsidRDefault="00A20FD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22" w:history="1">
        <w:r w:rsidR="00046B7E" w:rsidRPr="00D76503">
          <w:rPr>
            <w:rStyle w:val="aa"/>
            <w:rFonts w:ascii="Helvetica" w:hAnsi="Helvetica" w:cs="Helvetica"/>
          </w:rPr>
          <w:t>hh3cLswSubslotTable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_Toc399408722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4</w:t>
        </w:r>
        <w:r w:rsidR="00046B7E">
          <w:rPr>
            <w:webHidden/>
          </w:rPr>
          <w:fldChar w:fldCharType="end"/>
        </w:r>
      </w:hyperlink>
    </w:p>
    <w:p w:rsidR="00046B7E" w:rsidRDefault="00A20FD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23" w:history="1">
        <w:r w:rsidR="00046B7E" w:rsidRPr="00D76503">
          <w:rPr>
            <w:rStyle w:val="aa"/>
            <w:rFonts w:ascii="Helvetica" w:hAnsi="Helvetica" w:cs="Helvetica"/>
          </w:rPr>
          <w:t>hh3cLswPortTable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_Toc399408723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5</w:t>
        </w:r>
        <w:r w:rsidR="00046B7E">
          <w:rPr>
            <w:webHidden/>
          </w:rPr>
          <w:fldChar w:fldCharType="end"/>
        </w:r>
      </w:hyperlink>
    </w:p>
    <w:p w:rsidR="00046B7E" w:rsidRDefault="00A20FD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24" w:history="1">
        <w:r w:rsidR="00046B7E" w:rsidRPr="00D76503">
          <w:rPr>
            <w:rStyle w:val="aa"/>
            <w:rFonts w:ascii="Helvetica" w:eastAsia="charset0MS Sans Serif" w:hAnsi="Helvetica" w:cs="Helvetica"/>
          </w:rPr>
          <w:t>hh3cLswExtendModelTable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_Toc399408724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5</w:t>
        </w:r>
        <w:r w:rsidR="00046B7E">
          <w:rPr>
            <w:webHidden/>
          </w:rPr>
          <w:fldChar w:fldCharType="end"/>
        </w:r>
      </w:hyperlink>
    </w:p>
    <w:p w:rsidR="00046B7E" w:rsidRDefault="00A20FD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725" w:history="1">
        <w:r w:rsidR="00046B7E" w:rsidRPr="00D76503">
          <w:rPr>
            <w:rStyle w:val="aa"/>
            <w:rFonts w:ascii="Helvetica" w:hAnsi="Helvetica" w:cs="Helvetica"/>
          </w:rPr>
          <w:t>hh3cLswCpuTable</w:t>
        </w:r>
        <w:r w:rsidR="00046B7E">
          <w:rPr>
            <w:webHidden/>
          </w:rPr>
          <w:tab/>
        </w:r>
        <w:r w:rsidR="00046B7E">
          <w:rPr>
            <w:webHidden/>
          </w:rPr>
          <w:fldChar w:fldCharType="begin"/>
        </w:r>
        <w:r w:rsidR="00046B7E">
          <w:rPr>
            <w:webHidden/>
          </w:rPr>
          <w:instrText xml:space="preserve"> PAGEREF _Toc399408725 \h </w:instrText>
        </w:r>
        <w:r w:rsidR="00046B7E">
          <w:rPr>
            <w:webHidden/>
          </w:rPr>
        </w:r>
        <w:r w:rsidR="00046B7E">
          <w:rPr>
            <w:webHidden/>
          </w:rPr>
          <w:fldChar w:fldCharType="separate"/>
        </w:r>
        <w:r w:rsidR="00046B7E">
          <w:rPr>
            <w:webHidden/>
          </w:rPr>
          <w:t>5</w:t>
        </w:r>
        <w:r w:rsidR="00046B7E"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046B7E" w:rsidRPr="00046B7E" w:rsidRDefault="00046B7E" w:rsidP="00046B7E">
      <w:pPr>
        <w:pStyle w:val="1"/>
        <w:tabs>
          <w:tab w:val="num" w:pos="432"/>
        </w:tabs>
        <w:ind w:left="432" w:hanging="432"/>
        <w:jc w:val="both"/>
      </w:pPr>
      <w:bookmarkStart w:id="0" w:name="_Toc316891263"/>
      <w:bookmarkStart w:id="1" w:name="_Toc397420601"/>
      <w:bookmarkStart w:id="2" w:name="_Toc399408718"/>
      <w:r w:rsidRPr="00920D87">
        <w:rPr>
          <w:rFonts w:hint="eastAsia"/>
        </w:rPr>
        <w:lastRenderedPageBreak/>
        <w:t>H</w:t>
      </w:r>
      <w:r w:rsidRPr="00046B7E">
        <w:t>H3C-LSW-DEV-ADM-MIB</w:t>
      </w:r>
      <w:bookmarkEnd w:id="0"/>
      <w:bookmarkEnd w:id="1"/>
      <w:bookmarkEnd w:id="2"/>
    </w:p>
    <w:p w:rsidR="00046B7E" w:rsidRPr="00920D87" w:rsidRDefault="00046B7E" w:rsidP="00046B7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" w:name="_Toc316891264"/>
      <w:bookmarkStart w:id="4" w:name="_Toc397420602"/>
      <w:bookmarkStart w:id="5" w:name="_Toc399408719"/>
      <w:r w:rsidRPr="00920D87">
        <w:rPr>
          <w:rFonts w:ascii="Helvetica" w:hAnsi="Helvetica" w:cs="Helvetica"/>
        </w:rPr>
        <w:t>hh3cLswSystemPara group</w:t>
      </w:r>
      <w:bookmarkEnd w:id="3"/>
      <w:bookmarkEnd w:id="4"/>
      <w:bookmarkEnd w:id="5"/>
    </w:p>
    <w:p w:rsidR="00046B7E" w:rsidRPr="00920D87" w:rsidRDefault="00046B7E" w:rsidP="00046B7E">
      <w:r w:rsidRPr="00920D87">
        <w:t>OID of this table is: 1.3.6.1.4.1.25506.8.35.18.1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46B7E" w:rsidRPr="00920D8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spacing w:after="312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Description</w:t>
            </w:r>
          </w:p>
        </w:tc>
      </w:tr>
      <w:tr w:rsidR="00046B7E" w:rsidRPr="00920D8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hh3cLswSysIpAddr (1.3.6.1.4.1.25506.8.35.18.1.1)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hh3cLswSysIpMask (1.3.6.1.4.1.25506.8.35.18.1.2)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hh3cLswSysCpuRatio (1.3.6.1.4.1.25506.8.35.18.1.3)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hh3cLswSysVersion</w:t>
            </w:r>
            <w:r w:rsidRPr="00920D87">
              <w:rPr>
                <w:rFonts w:ascii="Helvetica" w:hAnsi="Helvetica" w:cs="Helvetica" w:hint="eastAsia"/>
              </w:rPr>
              <w:t xml:space="preserve"> </w:t>
            </w:r>
            <w:r w:rsidRPr="00920D87">
              <w:rPr>
                <w:rFonts w:ascii="Helvetica" w:hAnsi="Helvetica" w:cs="Helvetica"/>
              </w:rPr>
              <w:t>(1.3.6.1.4.1.25506.8.35.18.1.</w:t>
            </w:r>
            <w:r w:rsidRPr="00920D87">
              <w:rPr>
                <w:rFonts w:ascii="Helvetica" w:hAnsi="Helvetica" w:cs="Helvetica" w:hint="eastAsia"/>
              </w:rPr>
              <w:t>4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hh3cLswSysTime (1.3.6.1.4.1.25506.8.35.18.1.5)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hh3cLswSysUNMCastDropEnable (1.3.6.1.4.1.25506.8.35.18.1.6)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hh3cLswSysManagementVlan (1.3.6.1.4.1.25506.8.35.18.1.7)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hh3cLswSysVlanRange (1.3.6.1.4.1.25506.8.35.18.1.8)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hh3cLswSysManagementIpAddr (1.3.6.1.4.1.25506.8.35.18.1.9)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hh3cLswSysManagementIpMask (1.3.6.1.4.1.25506.8.35.18.1.10)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lang w:val="zh-CN"/>
              </w:rPr>
            </w:pPr>
            <w:r w:rsidRPr="00920D87">
              <w:rPr>
                <w:rFonts w:ascii="charset0MS Sans Serif" w:hAnsi="charset0MS Sans Serif" w:cs="charset0MS Sans Serif"/>
                <w:lang w:val="zh-CN"/>
              </w:rPr>
              <w:t>hh3cMacAddressCountPort</w:t>
            </w:r>
            <w:r w:rsidRPr="00920D87">
              <w:rPr>
                <w:rFonts w:ascii="charset0MS Sans Serif" w:hAnsi="charset0MS Sans Serif" w:cs="charset0MS Sans Serif" w:hint="eastAsia"/>
                <w:lang w:val="zh-CN"/>
              </w:rPr>
              <w:t xml:space="preserve"> </w:t>
            </w:r>
          </w:p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(1.3.6.1.4.1.25506.8.35.18.1.1</w:t>
            </w:r>
            <w:r w:rsidRPr="00920D87">
              <w:rPr>
                <w:rFonts w:ascii="Helvetica" w:hAnsi="Helvetica" w:cs="Helvetica" w:hint="eastAsia"/>
              </w:rPr>
              <w:t>1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charset0MS Sans Serif" w:hAnsi="charset0MS Sans Serif" w:cs="charset0MS Sans Serif"/>
                <w:lang w:val="zh-CN"/>
              </w:rPr>
              <w:t>hh3cMacAddressCountMachine</w:t>
            </w:r>
            <w:r w:rsidRPr="00920D87">
              <w:rPr>
                <w:rFonts w:ascii="charset0MS Sans Serif" w:hAnsi="charset0MS Sans Serif" w:cs="charset0MS Sans Serif" w:hint="eastAsia"/>
                <w:lang w:val="zh-CN"/>
              </w:rPr>
              <w:t xml:space="preserve"> </w:t>
            </w:r>
            <w:r w:rsidRPr="00920D87">
              <w:rPr>
                <w:rFonts w:ascii="Helvetica" w:hAnsi="Helvetica" w:cs="Helvetica"/>
              </w:rPr>
              <w:t>(1.3.6.1.4.1.25506.8.35.18.1.1</w:t>
            </w:r>
            <w:r w:rsidRPr="00920D87">
              <w:rPr>
                <w:rFonts w:ascii="Helvetica" w:hAnsi="Helvetica" w:cs="Helvetica" w:hint="eastAsia"/>
              </w:rPr>
              <w:t>2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hh3cLswSysPhyMemory</w:t>
            </w:r>
            <w:r w:rsidRPr="00920D87">
              <w:rPr>
                <w:rFonts w:ascii="Helvetica" w:hAnsi="Helvetica" w:cs="Helvetica" w:hint="eastAsia"/>
              </w:rPr>
              <w:t xml:space="preserve"> </w:t>
            </w:r>
            <w:r w:rsidRPr="00920D87">
              <w:rPr>
                <w:rFonts w:ascii="Helvetica" w:hAnsi="Helvetica" w:cs="Helvetica"/>
              </w:rPr>
              <w:t>(1.3.6.1.4.1.25506.8.35.18.1.1</w:t>
            </w:r>
            <w:r w:rsidRPr="00920D87">
              <w:rPr>
                <w:rFonts w:ascii="Helvetica" w:hAnsi="Helvetica" w:cs="Helvetica" w:hint="eastAsia"/>
              </w:rPr>
              <w:t>3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hh3cLswSysMemory</w:t>
            </w:r>
            <w:r w:rsidRPr="00920D87">
              <w:rPr>
                <w:rFonts w:ascii="Helvetica" w:hAnsi="Helvetica" w:cs="Helvetica" w:hint="eastAsia"/>
              </w:rPr>
              <w:t xml:space="preserve"> </w:t>
            </w:r>
            <w:r w:rsidRPr="00920D87">
              <w:rPr>
                <w:rFonts w:ascii="Helvetica" w:hAnsi="Helvetica" w:cs="Helvetica"/>
              </w:rPr>
              <w:t>(1.3.6.1.4.1.25506.8.35.18.1.1</w:t>
            </w:r>
            <w:r w:rsidRPr="00920D87">
              <w:rPr>
                <w:rFonts w:ascii="Helvetica" w:hAnsi="Helvetica" w:cs="Helvetica" w:hint="eastAsia"/>
              </w:rPr>
              <w:t>4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hh3cLswSysMemoryUsed</w:t>
            </w:r>
            <w:r w:rsidRPr="00920D87">
              <w:rPr>
                <w:rFonts w:ascii="Helvetica" w:hAnsi="Helvetica" w:cs="Helvetica" w:hint="eastAsia"/>
              </w:rPr>
              <w:t xml:space="preserve"> </w:t>
            </w:r>
            <w:r w:rsidRPr="00920D87">
              <w:rPr>
                <w:rFonts w:ascii="Helvetica" w:hAnsi="Helvetica" w:cs="Helvetica"/>
              </w:rPr>
              <w:t>(1.3.6.1.4.1.25506.8.35.18.1.1</w:t>
            </w:r>
            <w:r w:rsidRPr="00920D87">
              <w:rPr>
                <w:rFonts w:ascii="Helvetica" w:hAnsi="Helvetica" w:cs="Helvetica" w:hint="eastAsia"/>
              </w:rPr>
              <w:t>5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hh3cLswSysMemoryRatio</w:t>
            </w:r>
            <w:r w:rsidRPr="00920D87">
              <w:rPr>
                <w:rFonts w:ascii="Helvetica" w:hAnsi="Helvetica" w:cs="Helvetica" w:hint="eastAsia"/>
              </w:rPr>
              <w:t xml:space="preserve"> </w:t>
            </w:r>
            <w:r w:rsidRPr="00920D87">
              <w:rPr>
                <w:rFonts w:ascii="Helvetica" w:hAnsi="Helvetica" w:cs="Helvetica"/>
              </w:rPr>
              <w:t>(1.3.6.1.4.1.25506.8.35.18.1.1</w:t>
            </w:r>
            <w:r w:rsidRPr="00920D87">
              <w:rPr>
                <w:rFonts w:ascii="Helvetica" w:hAnsi="Helvetica" w:cs="Helvetica" w:hint="eastAsia"/>
              </w:rPr>
              <w:t>6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hh3cLswSysTemperature</w:t>
            </w:r>
            <w:r w:rsidRPr="00920D87">
              <w:rPr>
                <w:rFonts w:ascii="Helvetica" w:hAnsi="Helvetica" w:cs="Helvetica" w:hint="eastAsia"/>
              </w:rPr>
              <w:t xml:space="preserve"> </w:t>
            </w:r>
            <w:r w:rsidRPr="00920D87">
              <w:rPr>
                <w:rFonts w:ascii="Helvetica" w:hAnsi="Helvetica" w:cs="Helvetica"/>
              </w:rPr>
              <w:t>(1.3.6.1.4.1.25506.8.35.18.1.1</w:t>
            </w:r>
            <w:r w:rsidRPr="00920D87">
              <w:rPr>
                <w:rFonts w:ascii="Helvetica" w:hAnsi="Helvetica" w:cs="Helvetica" w:hint="eastAsia"/>
              </w:rPr>
              <w:t>7</w:t>
            </w:r>
            <w:r w:rsidRPr="00920D87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Not supported</w:t>
            </w:r>
          </w:p>
        </w:tc>
      </w:tr>
    </w:tbl>
    <w:p w:rsidR="00046B7E" w:rsidRPr="00920D87" w:rsidRDefault="00046B7E" w:rsidP="00046B7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6" w:name="_Toc311190900"/>
      <w:bookmarkStart w:id="7" w:name="_Toc316891265"/>
      <w:bookmarkStart w:id="8" w:name="_Toc397420603"/>
      <w:bookmarkStart w:id="9" w:name="_Toc399408720"/>
      <w:r w:rsidRPr="00920D87">
        <w:rPr>
          <w:rFonts w:ascii="Helvetica" w:hAnsi="Helvetica" w:cs="Helvetica"/>
        </w:rPr>
        <w:t>hh3cLswFrameTable</w:t>
      </w:r>
      <w:bookmarkEnd w:id="6"/>
      <w:bookmarkEnd w:id="7"/>
      <w:bookmarkEnd w:id="8"/>
      <w:bookmarkEnd w:id="9"/>
    </w:p>
    <w:p w:rsidR="00046B7E" w:rsidRPr="00920D87" w:rsidRDefault="00046B7E" w:rsidP="00046B7E">
      <w:r w:rsidRPr="00920D87">
        <w:t>OID of this table is: 1.3.6.1.4.1.25506.8.35.18.4.2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46B7E" w:rsidRPr="00920D8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Description</w:t>
            </w:r>
          </w:p>
        </w:tc>
      </w:tr>
      <w:tr w:rsidR="00046B7E" w:rsidRPr="00920D8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lastRenderedPageBreak/>
              <w:t xml:space="preserve">hh3cLswFrameIndex (1.3.6.1.4.1.25506.8.35.18.4.2.1.1)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hh3cLswFrameType (1.3.6.1.4.1.25506.8.35.18.4.2.1.2)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hh3cLswFrameDesc (1.3.6.1.4.1.25506.8.35.18.4.2.1.3)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hh3cLswSlotNumber (1.3.6.1.4.1.25506.8.35.18.4.2.1.4)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hh3cLswFrameAdminStatus (1.3.6.1.4.1.25506.8.35.18.4.2.1.5)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</w:tbl>
    <w:p w:rsidR="00046B7E" w:rsidRPr="00920D87" w:rsidRDefault="00046B7E" w:rsidP="00046B7E"/>
    <w:p w:rsidR="00046B7E" w:rsidRPr="00D92B25" w:rsidRDefault="00046B7E" w:rsidP="00046B7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0" w:name="_Toc316891266"/>
      <w:bookmarkStart w:id="11" w:name="_Toc383443361"/>
      <w:bookmarkStart w:id="12" w:name="_Toc397420604"/>
      <w:bookmarkStart w:id="13" w:name="_Toc399408721"/>
      <w:bookmarkStart w:id="14" w:name="_Toc311190902"/>
      <w:bookmarkStart w:id="15" w:name="_Toc316891267"/>
      <w:r w:rsidRPr="00D92B25">
        <w:rPr>
          <w:rFonts w:ascii="Helvetica" w:hAnsi="Helvetica" w:cs="Helvetica"/>
        </w:rPr>
        <w:t>hh3cLswSlotTabl</w:t>
      </w:r>
      <w:r w:rsidRPr="00D92B25">
        <w:rPr>
          <w:rFonts w:ascii="Helvetica" w:hAnsi="Helvetica" w:cs="Helvetica" w:hint="eastAsia"/>
        </w:rPr>
        <w:t>e</w:t>
      </w:r>
      <w:bookmarkEnd w:id="10"/>
      <w:bookmarkEnd w:id="11"/>
      <w:bookmarkEnd w:id="12"/>
      <w:bookmarkEnd w:id="13"/>
    </w:p>
    <w:p w:rsidR="00046B7E" w:rsidRPr="00D92B25" w:rsidRDefault="00046B7E" w:rsidP="00046B7E">
      <w:r w:rsidRPr="00D92B25">
        <w:t>OID of this table is: 1.3.6.1.4.1.25506.8.35.18.4.3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46B7E" w:rsidRPr="00D92B25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Description</w:t>
            </w:r>
          </w:p>
        </w:tc>
      </w:tr>
      <w:tr w:rsidR="00046B7E" w:rsidRPr="00D92B25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hh3cLswSlotIndex (1.3.6.1.4.1.25506.8.35.18.4.3.1.1)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hh3cLswSlotType (1.3.6.1.4.1.25506.8.35.18.4.3.1.2)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hh3cLswSlotDesc (1.3.6.1.4.1.25506.8.35.18.4.3.1.3)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 w:hint="eastAsia"/>
              </w:rPr>
              <w:t>Not</w:t>
            </w:r>
            <w:r w:rsidRPr="00D92B25">
              <w:rPr>
                <w:rFonts w:ascii="Helvetica" w:hAnsi="Helvetica" w:cs="Helvetica"/>
              </w:rPr>
              <w:t xml:space="preserve"> support </w:t>
            </w:r>
            <w:r w:rsidRPr="00D92B25">
              <w:rPr>
                <w:rFonts w:ascii="Helvetica" w:hAnsi="Helvetica" w:cs="Helvetica" w:hint="eastAsia"/>
              </w:rPr>
              <w:t>write</w:t>
            </w:r>
            <w:r w:rsidRPr="00D92B25">
              <w:rPr>
                <w:rFonts w:ascii="Helvetica" w:hAnsi="Helvetica" w:cs="Helvetica"/>
              </w:rPr>
              <w:t xml:space="preserve"> operation</w:t>
            </w:r>
            <w:r w:rsidRPr="00D92B25">
              <w:rPr>
                <w:rFonts w:ascii="Helvetica" w:hAnsi="Helvetica" w:cs="Helvetica" w:hint="eastAsia"/>
              </w:rPr>
              <w:t xml:space="preserve"> in </w:t>
            </w:r>
            <w:r>
              <w:rPr>
                <w:rFonts w:ascii="Helvetica" w:hAnsi="Helvetica" w:cs="Helvetica" w:hint="eastAsia"/>
              </w:rPr>
              <w:t>MDC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hh3cLswSlotCpuRatio (1.3.6.1.4.1.25506.8.35.18.4.3.1.4)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hh3cLswSlotPcbVersion (1.3.6.1.4.1.25506.8.35.18.4.3.1.5)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hh3cLswSlotSoftwareVersion (1.3.6.1.4.1.25506.8.35.18.4.3.1.6)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hh3cLswSubslotNumber (1.3.6.1.4.1.25506.8.35.18.4.3.1.7)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hh3cLswSlotAdminStatus (1.3.6.1.4.1.25506.8.35.18.4.3.1.8)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hh3cLswSlotOperStatus (1.3.6.1.4.1.25506.8.35.18.4.3.1.9) 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 w:hint="eastAsia"/>
              </w:rPr>
              <w:t xml:space="preserve">support read operation,and only support to write </w:t>
            </w:r>
            <w:r w:rsidRPr="00D92B25">
              <w:rPr>
                <w:rFonts w:ascii="Helvetica" w:hAnsi="Helvetica" w:cs="Helvetica"/>
              </w:rPr>
              <w:t>“</w:t>
            </w:r>
            <w:r w:rsidRPr="00D92B25">
              <w:rPr>
                <w:rFonts w:ascii="charset0MS Sans Serif" w:hAnsi="charset0MS Sans Serif" w:cs="charset0MS Sans Serif"/>
              </w:rPr>
              <w:t>reset</w:t>
            </w:r>
            <w:r w:rsidRPr="00D92B25">
              <w:rPr>
                <w:rFonts w:ascii="Helvetica" w:hAnsi="Helvetica" w:cs="Helvetica"/>
              </w:rPr>
              <w:t>”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 w:hint="eastAsia"/>
              </w:rPr>
              <w:t xml:space="preserve">Not support write operation in </w:t>
            </w:r>
            <w:r>
              <w:rPr>
                <w:rFonts w:ascii="Helvetica" w:hAnsi="Helvetica" w:cs="Helvetica" w:hint="eastAsia"/>
              </w:rPr>
              <w:t>MDC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hh3cLswSlotPhyMemory (1.3.6.1.4.1.25506.8.35.18.4.3.1.</w:t>
            </w:r>
            <w:r w:rsidRPr="00D92B25">
              <w:rPr>
                <w:rFonts w:ascii="Helvetica" w:hAnsi="Helvetica" w:cs="Helvetica" w:hint="eastAsia"/>
              </w:rPr>
              <w:t>10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hh3cLswSlotMemory (1.3.6.1.4.1.25506.8.35.18.4.3.1.</w:t>
            </w:r>
            <w:r w:rsidRPr="00D92B25">
              <w:rPr>
                <w:rFonts w:ascii="Helvetica" w:hAnsi="Helvetica" w:cs="Helvetica" w:hint="eastAsia"/>
              </w:rPr>
              <w:t>11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hh3cLswSlotMemoryUsed (1.3.6.1.4.1.25506.8.35.18.4.3.1.</w:t>
            </w:r>
            <w:r w:rsidRPr="00D92B25">
              <w:rPr>
                <w:rFonts w:ascii="Helvetica" w:hAnsi="Helvetica" w:cs="Helvetica" w:hint="eastAsia"/>
              </w:rPr>
              <w:t>12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hh3cLswSlotMemoryRatio (1.3.6.1.4.1.25506.8.35.18.4.3.1.</w:t>
            </w:r>
            <w:r w:rsidRPr="00D92B25">
              <w:rPr>
                <w:rFonts w:ascii="Helvetica" w:hAnsi="Helvetica" w:cs="Helvetica" w:hint="eastAsia"/>
              </w:rPr>
              <w:t>13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lastRenderedPageBreak/>
              <w:t>hh3cLswSlotTemperature (1.3.6.1.4.1.25506.8.35.18.4.3.1.</w:t>
            </w:r>
            <w:r w:rsidRPr="00D92B25">
              <w:rPr>
                <w:rFonts w:ascii="Helvetica" w:hAnsi="Helvetica" w:cs="Helvetica" w:hint="eastAsia"/>
              </w:rPr>
              <w:t>14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AC5CDF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C5CDF">
              <w:rPr>
                <w:rFonts w:ascii="Helvetica" w:hAnsi="Helvetica" w:cs="Helvetica"/>
              </w:rPr>
              <w:t>hh3cLswSlotPktBufFree</w:t>
            </w:r>
          </w:p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(1.3.6.1.4.1.25506.8.35.18.4.3.1.</w:t>
            </w:r>
            <w:r w:rsidRPr="00D92B25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5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7B071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B0710">
              <w:rPr>
                <w:rFonts w:ascii="Helvetica" w:hAnsi="Helvetica" w:cs="Helvetica"/>
              </w:rPr>
              <w:t>hh3cLswSlotPktBufInit</w:t>
            </w:r>
          </w:p>
          <w:p w:rsidR="00046B7E" w:rsidRPr="007B071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(1.3.6.1.4.1.25506.8.35.18.4.3.1.</w:t>
            </w:r>
            <w:r w:rsidRPr="00D92B25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6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573DB6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3DB6">
              <w:rPr>
                <w:rFonts w:ascii="Helvetica" w:hAnsi="Helvetica" w:cs="Helvetica"/>
              </w:rPr>
              <w:t>hh3cLswSlotPktBufMin</w:t>
            </w:r>
          </w:p>
          <w:p w:rsidR="00046B7E" w:rsidRPr="007B071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(1.3.6.1.4.1.25506.8.35.18.4.3.1.</w:t>
            </w:r>
            <w:r w:rsidRPr="00D92B25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7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957DCB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7DCB">
              <w:rPr>
                <w:rFonts w:ascii="Helvetica" w:hAnsi="Helvetica" w:cs="Helvetica"/>
              </w:rPr>
              <w:t>hh3cLswSlotPktBufMiss</w:t>
            </w:r>
          </w:p>
          <w:p w:rsidR="00046B7E" w:rsidRPr="00573DB6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(1.3.6.1.4.1.25506.8.35.18.4.3.1.</w:t>
            </w:r>
            <w:r w:rsidRPr="00D92B25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8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957DCB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466D9">
              <w:rPr>
                <w:rFonts w:ascii="Helvetica" w:hAnsi="Helvetica" w:cs="Helvetica"/>
              </w:rPr>
              <w:t>hh3cLswSlotRunTime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1466D9">
              <w:rPr>
                <w:rFonts w:ascii="Helvetica" w:hAnsi="Helvetica" w:cs="Helvetica" w:hint="eastAsia"/>
              </w:rPr>
              <w:t>(</w:t>
            </w:r>
            <w:r w:rsidRPr="001466D9">
              <w:rPr>
                <w:rFonts w:ascii="Helvetica" w:hAnsi="Helvetica" w:cs="Helvetica"/>
              </w:rPr>
              <w:t>1.3.6.1.4.1.25506.8.35.18.4.3.1.</w:t>
            </w:r>
            <w:r>
              <w:rPr>
                <w:rFonts w:ascii="Helvetica" w:hAnsi="Helvetica" w:cs="Helvetica" w:hint="eastAsia"/>
              </w:rPr>
              <w:t>19</w:t>
            </w:r>
            <w:r w:rsidRPr="001466D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45D31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h3cLswSlotMem</w:t>
            </w:r>
            <w:r>
              <w:rPr>
                <w:rFonts w:ascii="Helvetica" w:hAnsi="Helvetica" w:cs="Helvetica" w:hint="eastAsia"/>
              </w:rPr>
              <w:t>Rev</w:t>
            </w:r>
          </w:p>
          <w:p w:rsidR="00046B7E" w:rsidRPr="00957DCB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D92B25">
              <w:rPr>
                <w:rFonts w:ascii="Helvetica" w:hAnsi="Helvetica" w:cs="Helvetica"/>
              </w:rPr>
              <w:t>1.3.6.1.4.1.25506.8.35.18.4.3.1.</w:t>
            </w:r>
            <w:r>
              <w:rPr>
                <w:rFonts w:ascii="Helvetica" w:hAnsi="Helvetica" w:cs="Helvetica" w:hint="eastAsia"/>
              </w:rPr>
              <w:t>20)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45D31">
              <w:rPr>
                <w:rFonts w:ascii="Helvetica" w:hAnsi="Helvetica" w:cs="Helvetica"/>
              </w:rPr>
              <w:t>hh3cLswSlotPhyMem</w:t>
            </w:r>
            <w:r>
              <w:rPr>
                <w:rFonts w:ascii="Helvetica" w:hAnsi="Helvetica" w:cs="Helvetica" w:hint="eastAsia"/>
              </w:rPr>
              <w:t>Rev</w:t>
            </w:r>
          </w:p>
          <w:p w:rsidR="00046B7E" w:rsidRPr="00957DCB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D92B25">
              <w:rPr>
                <w:rFonts w:ascii="Helvetica" w:hAnsi="Helvetica" w:cs="Helvetica"/>
              </w:rPr>
              <w:t>1.3.6.1.4.1.25506.8.35.18.4.3.1.</w:t>
            </w:r>
            <w:r>
              <w:rPr>
                <w:rFonts w:ascii="Helvetica" w:hAnsi="Helvetica" w:cs="Helvetica" w:hint="eastAsia"/>
              </w:rPr>
              <w:t>21)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h</w:t>
            </w:r>
            <w:r>
              <w:rPr>
                <w:rFonts w:ascii="Helvetica" w:hAnsi="Helvetica" w:cs="Helvetica"/>
              </w:rPr>
              <w:t>h3cLswSlotMemUsedRev</w:t>
            </w:r>
          </w:p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18.4.3.1.22)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</w:t>
            </w:r>
            <w:r>
              <w:rPr>
                <w:rFonts w:ascii="Helvetica" w:hAnsi="Helvetica" w:cs="Helvetica"/>
              </w:rPr>
              <w:t>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046B7E" w:rsidRPr="004E3363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744D">
              <w:rPr>
                <w:rFonts w:ascii="Helvetica" w:hAnsi="Helvetica" w:cs="Helvetica"/>
              </w:rPr>
              <w:t>Size of the memory space used by the software system on the board.</w:t>
            </w:r>
          </w:p>
        </w:tc>
      </w:tr>
      <w:tr w:rsidR="00046B7E" w:rsidRPr="00D92B25" w:rsidTr="00635665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hh3cLswSlotModelDesc</w:t>
            </w:r>
          </w:p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18.4.3.1.23)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</w:t>
            </w:r>
            <w:r>
              <w:rPr>
                <w:rFonts w:ascii="Helvetica" w:hAnsi="Helvetica" w:cs="Helvetica"/>
              </w:rPr>
              <w:t>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635665" w:rsidRPr="00D92B25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35665" w:rsidRDefault="00635665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5665">
              <w:rPr>
                <w:rFonts w:ascii="Helvetica" w:hAnsi="Helvetica" w:cs="Helvetica"/>
              </w:rPr>
              <w:t>hh3cLswSlotSerialNumber</w:t>
            </w:r>
          </w:p>
          <w:p w:rsidR="00635665" w:rsidRPr="00522330" w:rsidRDefault="00635665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18.4.3.1.2</w:t>
            </w:r>
            <w:r>
              <w:rPr>
                <w:rFonts w:ascii="Helvetica" w:hAnsi="Helvetica" w:cs="Helvetica" w:hint="eastAsia"/>
              </w:rPr>
              <w:t>5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35665" w:rsidRPr="00522330" w:rsidRDefault="00635665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</w:t>
            </w:r>
            <w:r>
              <w:rPr>
                <w:rFonts w:ascii="Helvetica" w:hAnsi="Helvetica" w:cs="Helvetica"/>
              </w:rPr>
              <w:t>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35665" w:rsidRPr="00522330" w:rsidRDefault="00635665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35665" w:rsidRPr="00D92B25" w:rsidRDefault="00635665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</w:tbl>
    <w:p w:rsidR="00046B7E" w:rsidRPr="00D92B25" w:rsidRDefault="00046B7E" w:rsidP="00046B7E"/>
    <w:p w:rsidR="00046B7E" w:rsidRPr="00920D87" w:rsidRDefault="00046B7E" w:rsidP="00046B7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6" w:name="_Toc397420605"/>
      <w:bookmarkStart w:id="17" w:name="_Toc399408722"/>
      <w:r w:rsidRPr="00920D87">
        <w:rPr>
          <w:rFonts w:ascii="Helvetica" w:hAnsi="Helvetica" w:cs="Helvetica"/>
        </w:rPr>
        <w:t>hh3cLswSubslotTable</w:t>
      </w:r>
      <w:bookmarkEnd w:id="14"/>
      <w:bookmarkEnd w:id="15"/>
      <w:bookmarkEnd w:id="16"/>
      <w:bookmarkEnd w:id="17"/>
    </w:p>
    <w:p w:rsidR="00046B7E" w:rsidRPr="00920D87" w:rsidRDefault="00046B7E" w:rsidP="00046B7E">
      <w:r w:rsidRPr="00920D87">
        <w:t>OID of this table is: 1.3.6.1.4.1.25506.8.35.18.4.4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46B7E" w:rsidRPr="00920D8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920D87">
              <w:rPr>
                <w:rFonts w:cs="Helvetica"/>
                <w:color w:val="auto"/>
              </w:rPr>
              <w:t>Description</w:t>
            </w:r>
          </w:p>
        </w:tc>
      </w:tr>
      <w:tr w:rsidR="00046B7E" w:rsidRPr="00920D8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hh3cLswSubslotIndex (1.3.6.1.4.1.25506.8.35.18.4.4.1.1)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hh3cLswSubslotType (1.3.6.1.4.1.25506.8.35.18.4.4.1.2)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hh3cLswSubslotPortNum (1.3.6.1.4.1.25506.8.35.18.4.4.1.3)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 xml:space="preserve">hh3cLswSubslotAdminStatus (1.3.6.1.4.1.25506.8.35.18.4.4.1.4)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  <w:tr w:rsidR="00046B7E" w:rsidRPr="00920D87" w:rsidTr="00DC177B">
        <w:tc>
          <w:tcPr>
            <w:tcW w:w="3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lastRenderedPageBreak/>
              <w:t xml:space="preserve">hh3cLswSubslotFirstIfIndex (1.3.6.1.4.1.25506.8.35.18.4.4.1.5) </w:t>
            </w:r>
          </w:p>
        </w:tc>
        <w:tc>
          <w:tcPr>
            <w:tcW w:w="144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920D87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Only support ethernet port.</w:t>
            </w:r>
          </w:p>
        </w:tc>
      </w:tr>
      <w:tr w:rsidR="0060431F" w:rsidRPr="00920D87" w:rsidTr="00DC177B">
        <w:tc>
          <w:tcPr>
            <w:tcW w:w="3000" w:type="dxa"/>
            <w:shd w:val="clear" w:color="auto" w:fill="auto"/>
          </w:tcPr>
          <w:p w:rsidR="0060431F" w:rsidRPr="00920D87" w:rsidRDefault="0060431F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431F">
              <w:rPr>
                <w:rFonts w:ascii="Helvetica" w:hAnsi="Helvetica" w:cs="Helvetica"/>
              </w:rPr>
              <w:t xml:space="preserve">hh3cLswSubslotSerialNumber </w:t>
            </w:r>
            <w:r w:rsidRPr="00920D87">
              <w:rPr>
                <w:rFonts w:ascii="Helvetica" w:hAnsi="Helvetica" w:cs="Helvetica"/>
              </w:rPr>
              <w:t>(1.3.6.1.4.1.25506.8.35.18.4.4.1.</w:t>
            </w:r>
            <w:r>
              <w:rPr>
                <w:rFonts w:ascii="Helvetica" w:hAnsi="Helvetica" w:cs="Helvetica" w:hint="eastAsia"/>
              </w:rPr>
              <w:t>6</w:t>
            </w:r>
            <w:r w:rsidRPr="00920D87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60431F" w:rsidRPr="00920D87" w:rsidRDefault="0060431F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431F" w:rsidRPr="00920D87" w:rsidRDefault="0060431F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431F" w:rsidRPr="00920D87" w:rsidRDefault="0060431F" w:rsidP="00EB443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D87">
              <w:rPr>
                <w:rFonts w:ascii="Helvetica" w:hAnsi="Helvetica" w:cs="Helvetica"/>
              </w:rPr>
              <w:t>As per MIB</w:t>
            </w:r>
          </w:p>
        </w:tc>
      </w:tr>
    </w:tbl>
    <w:p w:rsidR="00046B7E" w:rsidRDefault="00046B7E" w:rsidP="00046B7E"/>
    <w:p w:rsidR="00046B7E" w:rsidRPr="00AC27C1" w:rsidRDefault="00046B7E" w:rsidP="00046B7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8" w:name="_Toc397420606"/>
      <w:bookmarkStart w:id="19" w:name="_Toc399408723"/>
      <w:r w:rsidRPr="00AC27C1">
        <w:rPr>
          <w:rFonts w:ascii="Helvetica" w:hAnsi="Helvetica" w:cs="Helvetica"/>
        </w:rPr>
        <w:t>hh3c</w:t>
      </w:r>
      <w:r w:rsidRPr="00AC27C1">
        <w:rPr>
          <w:rFonts w:ascii="Helvetica" w:hAnsi="Helvetica" w:cs="Helvetica" w:hint="eastAsia"/>
        </w:rPr>
        <w:t>LswPort</w:t>
      </w:r>
      <w:r w:rsidRPr="00AC27C1">
        <w:rPr>
          <w:rFonts w:ascii="Helvetica" w:hAnsi="Helvetica" w:cs="Helvetica"/>
        </w:rPr>
        <w:t>Table</w:t>
      </w:r>
      <w:bookmarkEnd w:id="18"/>
      <w:bookmarkEnd w:id="19"/>
    </w:p>
    <w:p w:rsidR="00046B7E" w:rsidRPr="00761676" w:rsidRDefault="00046B7E" w:rsidP="00046B7E">
      <w:pPr>
        <w:pStyle w:val="TableText"/>
        <w:kinsoku w:val="0"/>
        <w:ind w:firstLine="420"/>
        <w:textAlignment w:val="top"/>
      </w:pPr>
      <w:r w:rsidRPr="00761676">
        <w:t>OID of this table is: 1.3.6.1.4.1.25506.</w:t>
      </w:r>
      <w:r w:rsidRPr="00DE33B2">
        <w:rPr>
          <w:rFonts w:hint="eastAsia"/>
        </w:rPr>
        <w:t xml:space="preserve"> </w:t>
      </w:r>
      <w:r>
        <w:rPr>
          <w:rFonts w:hint="eastAsia"/>
        </w:rPr>
        <w:t>8</w:t>
      </w:r>
      <w:r w:rsidRPr="008418BF">
        <w:rPr>
          <w:rFonts w:hint="eastAsia"/>
        </w:rPr>
        <w:t>.</w:t>
      </w:r>
      <w:r>
        <w:rPr>
          <w:rFonts w:hint="eastAsia"/>
        </w:rPr>
        <w:t>35</w:t>
      </w:r>
      <w:r w:rsidRPr="008418BF">
        <w:rPr>
          <w:rFonts w:hint="eastAsia"/>
        </w:rPr>
        <w:t>.</w:t>
      </w:r>
      <w:r>
        <w:rPr>
          <w:rFonts w:hint="eastAsia"/>
        </w:rPr>
        <w:t>18.4.5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46B7E" w:rsidRPr="00522330" w:rsidTr="00DC177B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046B7E" w:rsidRPr="00522330" w:rsidTr="00DC177B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t>hh3c</w:t>
            </w:r>
            <w:r>
              <w:rPr>
                <w:rFonts w:hint="eastAsia"/>
              </w:rPr>
              <w:t xml:space="preserve">LswPortIndex </w:t>
            </w:r>
            <w:r w:rsidRPr="00522330">
              <w:t>(1.3.6.1.4.1.25506.</w:t>
            </w:r>
            <w:r>
              <w:rPr>
                <w:rFonts w:hint="eastAsia"/>
              </w:rPr>
              <w:t>8.35.18.4.5.1.1</w:t>
            </w:r>
            <w:r w:rsidRPr="00522330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 w:rsidRPr="008418BF">
              <w:t>As per MIB</w:t>
            </w:r>
          </w:p>
        </w:tc>
      </w:tr>
      <w:tr w:rsidR="00046B7E" w:rsidRPr="00522330" w:rsidTr="00DC177B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t>hh3c</w:t>
            </w:r>
            <w:r>
              <w:rPr>
                <w:rFonts w:hint="eastAsia"/>
              </w:rPr>
              <w:t>LswPortType</w:t>
            </w:r>
            <w:r w:rsidRPr="00522330">
              <w:t xml:space="preserve"> (1.3.6.1.4.1.25506.</w:t>
            </w:r>
            <w:r>
              <w:rPr>
                <w:rFonts w:hint="eastAsia"/>
              </w:rPr>
              <w:t>8.35.18.4.5.1.2</w:t>
            </w:r>
            <w:r w:rsidRPr="00522330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 w:rsidRPr="008418BF">
              <w:t>As per MIB</w:t>
            </w:r>
          </w:p>
        </w:tc>
      </w:tr>
      <w:tr w:rsidR="00046B7E" w:rsidRPr="00522330" w:rsidTr="00DC177B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h</w:t>
            </w:r>
            <w:r>
              <w:t>h3</w:t>
            </w:r>
            <w:r>
              <w:rPr>
                <w:rFonts w:hint="eastAsia"/>
              </w:rPr>
              <w:t>cLswPortIfIndex</w:t>
            </w:r>
          </w:p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(1.3.6.1.4.1.25506.8.35.18.4.5.1.3)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 w:rsidRPr="008418BF">
              <w:t>As per MIB</w:t>
            </w:r>
          </w:p>
        </w:tc>
      </w:tr>
      <w:tr w:rsidR="00046B7E" w:rsidRPr="00522330" w:rsidTr="00DC177B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Default="00046B7E" w:rsidP="00DC177B">
            <w:pPr>
              <w:pStyle w:val="TableText"/>
              <w:kinsoku w:val="0"/>
              <w:textAlignment w:val="top"/>
            </w:pPr>
            <w:r>
              <w:t>H</w:t>
            </w:r>
            <w:r>
              <w:rPr>
                <w:rFonts w:hint="eastAsia"/>
              </w:rPr>
              <w:t>h3cLswPortIsPlugged</w:t>
            </w:r>
          </w:p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(1.3.6.1.4.1.25506.8.35.18.4.5.1.4)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761676" w:rsidRDefault="00046B7E" w:rsidP="00DC177B">
            <w:pPr>
              <w:pStyle w:val="TableText"/>
              <w:kinsoku w:val="0"/>
              <w:textAlignment w:val="top"/>
            </w:pPr>
            <w:r w:rsidRPr="008418BF">
              <w:t>As per MIB</w:t>
            </w:r>
          </w:p>
        </w:tc>
      </w:tr>
    </w:tbl>
    <w:p w:rsidR="00046B7E" w:rsidRDefault="00046B7E" w:rsidP="00046B7E"/>
    <w:p w:rsidR="00046B7E" w:rsidRPr="008418BF" w:rsidRDefault="00046B7E" w:rsidP="00046B7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0" w:name="_Toc397420607"/>
      <w:bookmarkStart w:id="21" w:name="_Toc399408724"/>
      <w:r w:rsidRPr="008418BF">
        <w:rPr>
          <w:rFonts w:ascii="Helvetica" w:eastAsia="charset0MS Sans Serif" w:hAnsi="Helvetica" w:cs="Helvetica"/>
        </w:rPr>
        <w:t>hh3c</w:t>
      </w:r>
      <w:r>
        <w:rPr>
          <w:rFonts w:ascii="Helvetica" w:eastAsia="charset0MS Sans Serif" w:hAnsi="Helvetica" w:cs="Helvetica"/>
        </w:rPr>
        <w:t>LswExtendModel</w:t>
      </w:r>
      <w:r w:rsidRPr="008418BF">
        <w:rPr>
          <w:rFonts w:ascii="Helvetica" w:eastAsia="charset0MS Sans Serif" w:hAnsi="Helvetica" w:cs="Helvetica"/>
        </w:rPr>
        <w:t>Table</w:t>
      </w:r>
      <w:bookmarkEnd w:id="20"/>
      <w:bookmarkEnd w:id="21"/>
    </w:p>
    <w:p w:rsidR="00046B7E" w:rsidRPr="008418BF" w:rsidRDefault="00046B7E" w:rsidP="00046B7E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/>
        </w:rPr>
        <w:t>8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/>
        </w:rPr>
        <w:t>35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/>
        </w:rPr>
        <w:t>18.4.9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46B7E" w:rsidRPr="00522330" w:rsidTr="00DC177B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046B7E" w:rsidRPr="00522330" w:rsidTr="00DC177B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E3363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/>
              </w:rPr>
              <w:t>ExtendModel</w:t>
            </w:r>
            <w:r w:rsidRPr="004E3363">
              <w:rPr>
                <w:rFonts w:ascii="Helvetica" w:hAnsi="Helvetica" w:cs="Helvetica"/>
              </w:rPr>
              <w:t>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18.4.9.1.1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C391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  <w:bookmarkStart w:id="22" w:name="_GoBack"/>
            <w:bookmarkEnd w:id="22"/>
          </w:p>
        </w:tc>
      </w:tr>
      <w:tr w:rsidR="00046B7E" w:rsidRPr="00522330" w:rsidTr="00DC177B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E3363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/>
              </w:rPr>
              <w:t>ExtendModelDesc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/>
              </w:rPr>
              <w:t>8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35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/>
              </w:rPr>
              <w:t>18.4.9.1.2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</w:t>
            </w:r>
            <w:r>
              <w:rPr>
                <w:rFonts w:ascii="Helvetica" w:hAnsi="Helvetica" w:cs="Helvetica"/>
              </w:rPr>
              <w:t>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6B7E" w:rsidRPr="00522330" w:rsidRDefault="00A20FD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宋体"/>
              </w:rPr>
              <w:t>Not supported</w:t>
            </w:r>
          </w:p>
        </w:tc>
      </w:tr>
    </w:tbl>
    <w:p w:rsidR="00046B7E" w:rsidRDefault="00046B7E" w:rsidP="00046B7E"/>
    <w:p w:rsidR="00046B7E" w:rsidRPr="00D92B25" w:rsidRDefault="00046B7E" w:rsidP="00046B7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3" w:name="_Toc397420608"/>
      <w:bookmarkStart w:id="24" w:name="_Toc399408725"/>
      <w:r w:rsidRPr="00D92B25">
        <w:rPr>
          <w:rFonts w:ascii="Helvetica" w:hAnsi="Helvetica" w:cs="Helvetica"/>
        </w:rPr>
        <w:t>hh3cLsw</w:t>
      </w:r>
      <w:r>
        <w:rPr>
          <w:rFonts w:ascii="Helvetica" w:hAnsi="Helvetica" w:cs="Helvetica" w:hint="eastAsia"/>
        </w:rPr>
        <w:t>Cpu</w:t>
      </w:r>
      <w:r w:rsidRPr="00D92B25">
        <w:rPr>
          <w:rFonts w:ascii="Helvetica" w:hAnsi="Helvetica" w:cs="Helvetica"/>
        </w:rPr>
        <w:t>Tabl</w:t>
      </w:r>
      <w:r w:rsidRPr="00D92B25">
        <w:rPr>
          <w:rFonts w:ascii="Helvetica" w:hAnsi="Helvetica" w:cs="Helvetica" w:hint="eastAsia"/>
        </w:rPr>
        <w:t>e</w:t>
      </w:r>
      <w:bookmarkEnd w:id="23"/>
      <w:bookmarkEnd w:id="24"/>
    </w:p>
    <w:p w:rsidR="00046B7E" w:rsidRPr="005D3E7E" w:rsidRDefault="00046B7E" w:rsidP="00046B7E">
      <w:pPr>
        <w:pStyle w:val="TableText"/>
        <w:kinsoku w:val="0"/>
        <w:textAlignment w:val="top"/>
        <w:rPr>
          <w:rFonts w:ascii="Helvetica" w:hAnsi="Helvetica" w:cs="Helvetica"/>
        </w:rPr>
      </w:pPr>
      <w:r w:rsidRPr="005D3E7E">
        <w:rPr>
          <w:rFonts w:ascii="Helvetica" w:hAnsi="Helvetica" w:cs="Helvetica"/>
        </w:rPr>
        <w:t>OID of this table is: 1.3.6.1.4.1.25506.8.35.18.4.</w:t>
      </w:r>
      <w:r w:rsidRPr="005D3E7E">
        <w:rPr>
          <w:rFonts w:ascii="Helvetica" w:hAnsi="Helvetica" w:cs="Helvetica" w:hint="eastAsia"/>
        </w:rPr>
        <w:t>10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46B7E" w:rsidRPr="00D92B25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Description</w:t>
            </w:r>
          </w:p>
        </w:tc>
      </w:tr>
      <w:tr w:rsidR="00046B7E" w:rsidRPr="00D92B25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Index (</w:t>
            </w:r>
            <w:r w:rsidRPr="00326CCF">
              <w:rPr>
                <w:rFonts w:ascii="Helvetica" w:hAnsi="Helvetica" w:cs="Helvetica"/>
              </w:rPr>
              <w:t>1.3.6.1.4.1.25506.8.35.18.4.10.1.1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B678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CpuEntity</w:t>
            </w:r>
            <w:r w:rsidRPr="00D92B25">
              <w:rPr>
                <w:rFonts w:ascii="Helvetica" w:hAnsi="Helvetica" w:cs="Helvetica"/>
              </w:rPr>
              <w:t>Index (</w:t>
            </w:r>
            <w:r w:rsidRPr="00326CCF">
              <w:rPr>
                <w:rFonts w:ascii="Helvetica" w:hAnsi="Helvetica" w:cs="Helvetica"/>
              </w:rPr>
              <w:t>1.</w:t>
            </w:r>
            <w:r>
              <w:rPr>
                <w:rFonts w:ascii="Helvetica" w:hAnsi="Helvetica" w:cs="Helvetica"/>
              </w:rPr>
              <w:t>3.6.1.4.1.25506.8.35.18.4.10.1.</w:t>
            </w:r>
            <w:r>
              <w:rPr>
                <w:rFonts w:ascii="Helvetica" w:hAnsi="Helvetica" w:cs="Helvetica" w:hint="eastAsia"/>
              </w:rPr>
              <w:t>2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27FE">
              <w:rPr>
                <w:rFonts w:ascii="Helvetica" w:hAnsi="Helvetica" w:cs="Helvetica"/>
              </w:rPr>
              <w:t>hh3cLswCpuRatio</w:t>
            </w:r>
            <w:r>
              <w:rPr>
                <w:rFonts w:ascii="Helvetica" w:hAnsi="Helvetica" w:cs="Helvetica"/>
              </w:rPr>
              <w:t xml:space="preserve">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3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SoftwareVersion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lastRenderedPageBreak/>
              <w:t>4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lastRenderedPageBreak/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AdminStatus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5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OperStatus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6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S</w:t>
            </w:r>
            <w:r w:rsidRPr="00D92B25">
              <w:rPr>
                <w:rFonts w:ascii="Helvetica" w:hAnsi="Helvetica" w:cs="Helvetica" w:hint="eastAsia"/>
              </w:rPr>
              <w:t>upport read operation,and only</w:t>
            </w:r>
            <w:r>
              <w:rPr>
                <w:rFonts w:ascii="Helvetica" w:hAnsi="Helvetica" w:cs="Helvetica" w:hint="eastAsia"/>
              </w:rPr>
              <w:t xml:space="preserve"> main CPU </w:t>
            </w:r>
            <w:r w:rsidRPr="00D92B25">
              <w:rPr>
                <w:rFonts w:ascii="Helvetica" w:hAnsi="Helvetica" w:cs="Helvetica" w:hint="eastAsia"/>
              </w:rPr>
              <w:t xml:space="preserve">support to write </w:t>
            </w:r>
            <w:r w:rsidRPr="00D92B25">
              <w:rPr>
                <w:rFonts w:ascii="Helvetica" w:hAnsi="Helvetica" w:cs="Helvetica"/>
              </w:rPr>
              <w:t>“</w:t>
            </w:r>
            <w:r w:rsidRPr="00CA7063">
              <w:rPr>
                <w:rFonts w:ascii="Helvetica" w:hAnsi="Helvetica" w:cs="Helvetica"/>
              </w:rPr>
              <w:t>reset</w:t>
            </w:r>
            <w:r w:rsidRPr="00D92B25">
              <w:rPr>
                <w:rFonts w:ascii="Helvetica" w:hAnsi="Helvetica" w:cs="Helvetica"/>
              </w:rPr>
              <w:t>”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 w:hint="eastAsia"/>
              </w:rPr>
              <w:t xml:space="preserve">Not support write operation in </w:t>
            </w:r>
            <w:r>
              <w:rPr>
                <w:rFonts w:ascii="Helvetica" w:hAnsi="Helvetica" w:cs="Helvetica" w:hint="eastAsia"/>
              </w:rPr>
              <w:t>MDC</w:t>
            </w:r>
            <w:r w:rsidRPr="00D92B25">
              <w:rPr>
                <w:rFonts w:ascii="Helvetica" w:hAnsi="Helvetica" w:cs="Helvetica" w:hint="eastAsia"/>
              </w:rPr>
              <w:t>.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PhyMemory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7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Not supported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Memory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8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MemoryUsed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9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046B7E" w:rsidRPr="00D92B25" w:rsidTr="00DC177B">
        <w:tc>
          <w:tcPr>
            <w:tcW w:w="3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hh3cLsw</w:t>
            </w:r>
            <w:r>
              <w:rPr>
                <w:rFonts w:ascii="Helvetica" w:hAnsi="Helvetica" w:cs="Helvetica" w:hint="eastAsia"/>
              </w:rPr>
              <w:t>Cpu</w:t>
            </w:r>
            <w:r w:rsidRPr="00D92B25">
              <w:rPr>
                <w:rFonts w:ascii="Helvetica" w:hAnsi="Helvetica" w:cs="Helvetica"/>
              </w:rPr>
              <w:t>MemoryRatio (</w:t>
            </w:r>
            <w:r w:rsidRPr="00326CCF">
              <w:rPr>
                <w:rFonts w:ascii="Helvetica" w:hAnsi="Helvetica" w:cs="Helvetica"/>
              </w:rPr>
              <w:t>1.3.6.1.4.1.25506.8.35.18.4.10.1.</w:t>
            </w:r>
            <w:r>
              <w:rPr>
                <w:rFonts w:ascii="Helvetica" w:hAnsi="Helvetica" w:cs="Helvetica" w:hint="eastAsia"/>
              </w:rPr>
              <w:t>10</w:t>
            </w:r>
            <w:r w:rsidRPr="00D92B2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46B7E" w:rsidRPr="00D92B25" w:rsidRDefault="00046B7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</w:tbl>
    <w:p w:rsidR="00046B7E" w:rsidRDefault="00046B7E" w:rsidP="00046B7E">
      <w:pPr>
        <w:ind w:left="0"/>
      </w:pPr>
    </w:p>
    <w:sectPr w:rsidR="00046B7E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58A" w:rsidRDefault="0068558A">
      <w:r>
        <w:separator/>
      </w:r>
    </w:p>
  </w:endnote>
  <w:endnote w:type="continuationSeparator" w:id="0">
    <w:p w:rsidR="0068558A" w:rsidRDefault="00685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A20FD8">
      <w:rPr>
        <w:noProof/>
      </w:rPr>
      <w:t>5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A20FD8">
        <w:rPr>
          <w:noProof/>
        </w:rPr>
        <w:t>6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58A" w:rsidRDefault="0068558A">
      <w:r>
        <w:separator/>
      </w:r>
    </w:p>
  </w:footnote>
  <w:footnote w:type="continuationSeparator" w:id="0">
    <w:p w:rsidR="0068558A" w:rsidRDefault="00685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6728324B" wp14:editId="0C1E6428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046B7E" w:rsidRPr="00046B7E">
      <w:rPr>
        <w:rFonts w:hint="eastAsia"/>
      </w:rPr>
      <w:t xml:space="preserve"> </w:t>
    </w:r>
    <w:r w:rsidR="00046B7E" w:rsidRPr="00920D87">
      <w:rPr>
        <w:rFonts w:hint="eastAsia"/>
      </w:rPr>
      <w:t>H</w:t>
    </w:r>
    <w:r w:rsidR="00046B7E" w:rsidRPr="00046B7E">
      <w:t>H3C-LSW-DEV-ADM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6B7E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1F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665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8558A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567F8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0FD8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046B7E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046B7E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046B7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046B7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046B7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046B7E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046B7E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ED012-EADD-4EF6-9B6B-A0D50DD7F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99</TotalTime>
  <Pages>6</Pages>
  <Words>600</Words>
  <Characters>6771</Characters>
  <Application>Microsoft Office Word</Application>
  <DocSecurity>0</DocSecurity>
  <Lines>56</Lines>
  <Paragraphs>14</Paragraphs>
  <ScaleCrop>false</ScaleCrop>
  <Company/>
  <LinksUpToDate>false</LinksUpToDate>
  <CharactersWithSpaces>7357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任海莉</cp:lastModifiedBy>
  <cp:revision>28</cp:revision>
  <cp:lastPrinted>2010-05-04T10:01:00Z</cp:lastPrinted>
  <dcterms:created xsi:type="dcterms:W3CDTF">2014-07-11T01:33:00Z</dcterms:created>
  <dcterms:modified xsi:type="dcterms:W3CDTF">2018-11-14T08:36:00Z</dcterms:modified>
</cp:coreProperties>
</file>